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E324DE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E324DE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E324DE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E324DE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503D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11091/012-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B038B8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B038B8" w:rsidRPr="00B038B8">
          <w:rPr>
            <w:bCs/>
          </w:rPr>
          <w:t>24</w:t>
        </w:r>
        <w:r w:rsidR="00B038B8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503D1" w:rsidRPr="003503D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503D1" w:rsidRPr="003503D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503D1" w:rsidRPr="003503D1">
          <w:rPr>
            <w:rStyle w:val="aa"/>
          </w:rPr>
          <w:t xml:space="preserve"> Стерилизационная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503D1" w:rsidRPr="003503D1">
          <w:rPr>
            <w:u w:val="single"/>
          </w:rPr>
          <w:t xml:space="preserve"> 11091/012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503D1" w:rsidRPr="003503D1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503D1" w:rsidRPr="003503D1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503D1" w:rsidRPr="003503D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E324DE" w:rsidRPr="004B7CEF" w:rsidTr="004C53B3">
        <w:trPr>
          <w:jc w:val="center"/>
        </w:trPr>
        <w:tc>
          <w:tcPr>
            <w:tcW w:w="4678" w:type="dxa"/>
            <w:vAlign w:val="center"/>
          </w:tcPr>
          <w:p w:rsidR="00E324DE" w:rsidRPr="004B7CEF" w:rsidRDefault="00E324DE" w:rsidP="00E324DE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E324DE" w:rsidRPr="004B7CEF" w:rsidRDefault="00E324DE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E324DE" w:rsidRPr="004B7CEF" w:rsidRDefault="00E324DE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E324DE" w:rsidRPr="004B7CEF" w:rsidRDefault="00E324DE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E324DE" w:rsidRPr="004B7CEF" w:rsidRDefault="00E324DE" w:rsidP="003367BB">
            <w:pPr>
              <w:pStyle w:val="a8"/>
            </w:pPr>
            <w:r>
              <w:t>± 0,5 %</w:t>
            </w:r>
          </w:p>
        </w:tc>
      </w:tr>
      <w:tr w:rsidR="00E324DE" w:rsidRPr="004B7CEF" w:rsidTr="004C53B3">
        <w:trPr>
          <w:jc w:val="center"/>
        </w:trPr>
        <w:tc>
          <w:tcPr>
            <w:tcW w:w="4678" w:type="dxa"/>
            <w:vAlign w:val="center"/>
          </w:tcPr>
          <w:p w:rsidR="00E324DE" w:rsidRDefault="00E324DE" w:rsidP="00E324DE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E324DE" w:rsidRDefault="00E324DE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E324DE" w:rsidRDefault="00E324DE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E324DE" w:rsidRDefault="00E324DE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E324DE" w:rsidRDefault="00E324DE" w:rsidP="003367BB">
            <w:pPr>
              <w:pStyle w:val="a8"/>
            </w:pPr>
            <w:r>
              <w:t>± 25 %</w:t>
            </w:r>
          </w:p>
        </w:tc>
      </w:tr>
      <w:tr w:rsidR="00E324DE" w:rsidRPr="004B7CEF" w:rsidTr="004C53B3">
        <w:trPr>
          <w:jc w:val="center"/>
        </w:trPr>
        <w:tc>
          <w:tcPr>
            <w:tcW w:w="4678" w:type="dxa"/>
            <w:vAlign w:val="center"/>
          </w:tcPr>
          <w:p w:rsidR="00E324DE" w:rsidRDefault="00E324DE" w:rsidP="00E324DE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E324DE" w:rsidRDefault="00E324DE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E324DE" w:rsidRDefault="00E324DE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E324DE" w:rsidRDefault="00E324DE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E324DE" w:rsidRDefault="00E324DE" w:rsidP="003367BB">
            <w:pPr>
              <w:pStyle w:val="a8"/>
            </w:pPr>
            <w:r>
              <w:t>± 5 %</w:t>
            </w:r>
          </w:p>
        </w:tc>
      </w:tr>
      <w:tr w:rsidR="00E324DE" w:rsidRPr="004B7CEF" w:rsidTr="004C53B3">
        <w:trPr>
          <w:jc w:val="center"/>
        </w:trPr>
        <w:tc>
          <w:tcPr>
            <w:tcW w:w="4678" w:type="dxa"/>
            <w:vAlign w:val="center"/>
          </w:tcPr>
          <w:p w:rsidR="00E324DE" w:rsidRDefault="00E324DE" w:rsidP="00E324DE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E324DE" w:rsidRDefault="00E324DE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E324DE" w:rsidRDefault="00E324DE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E324DE" w:rsidRDefault="00E324DE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E324DE" w:rsidRDefault="00E324DE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324DE" w:rsidRPr="00E324DE" w:rsidRDefault="00ED0C0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E324DE" w:rsidRPr="00E324D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324DE" w:rsidRPr="00E324DE" w:rsidRDefault="00E324DE" w:rsidP="00AD14A4">
      <w:r w:rsidRPr="00E324DE">
        <w:t>- ГН 2.2.5.1313-03 Предельно допустимые концентрации (ПДК) вредных веществ в воздухе рабочей зоны;</w:t>
      </w:r>
    </w:p>
    <w:p w:rsidR="00E324DE" w:rsidRPr="00E324DE" w:rsidRDefault="00E324DE" w:rsidP="00AD14A4">
      <w:r w:rsidRPr="00E324DE">
        <w:t>- ГОСТ 12.1.014-84 Воздух рабочей зоны. Метод измерения концентраций вредных веществ индикаторными трубками;</w:t>
      </w:r>
    </w:p>
    <w:p w:rsidR="00E324DE" w:rsidRPr="00E324DE" w:rsidRDefault="00E324DE" w:rsidP="00AD14A4">
      <w:r w:rsidRPr="00E324DE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E324DE" w:rsidP="00AD14A4">
      <w:r w:rsidRPr="00E324DE">
        <w:t>.</w:t>
      </w:r>
      <w:r w:rsidR="00ED0C0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B038B8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E324DE" w:rsidRPr="004B7CEF" w:rsidTr="00B038B8">
        <w:trPr>
          <w:tblHeader/>
          <w:jc w:val="center"/>
        </w:trPr>
        <w:tc>
          <w:tcPr>
            <w:tcW w:w="3237" w:type="dxa"/>
            <w:vAlign w:val="center"/>
          </w:tcPr>
          <w:p w:rsidR="00E324DE" w:rsidRPr="00E324DE" w:rsidRDefault="00E324DE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Стерилизационная</w:t>
            </w:r>
          </w:p>
        </w:tc>
        <w:tc>
          <w:tcPr>
            <w:tcW w:w="1453" w:type="dxa"/>
            <w:vAlign w:val="center"/>
          </w:tcPr>
          <w:p w:rsidR="00E324DE" w:rsidRPr="004B7CEF" w:rsidRDefault="00E324DE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E324DE" w:rsidRPr="004B7CEF" w:rsidRDefault="00E324DE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E324DE" w:rsidRPr="004B7CEF" w:rsidRDefault="00E324DE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E324DE" w:rsidRPr="004B7CEF" w:rsidRDefault="00E324DE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E324DE" w:rsidRPr="004B7CEF" w:rsidRDefault="00E324DE" w:rsidP="00FF386A">
            <w:pPr>
              <w:pStyle w:val="a8"/>
            </w:pPr>
          </w:p>
        </w:tc>
      </w:tr>
      <w:tr w:rsidR="00E324DE" w:rsidRPr="004B7CEF" w:rsidTr="00B038B8">
        <w:trPr>
          <w:tblHeader/>
          <w:jc w:val="center"/>
        </w:trPr>
        <w:tc>
          <w:tcPr>
            <w:tcW w:w="3237" w:type="dxa"/>
            <w:vAlign w:val="center"/>
          </w:tcPr>
          <w:p w:rsidR="00E324DE" w:rsidRPr="00E324DE" w:rsidRDefault="00E324DE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E324DE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E324DE" w:rsidRPr="004B7CEF" w:rsidRDefault="00E324DE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E324DE" w:rsidRPr="004B7CEF" w:rsidRDefault="00E324DE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324DE" w:rsidRPr="004B7CEF" w:rsidRDefault="00E324DE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324DE" w:rsidRPr="004B7CEF" w:rsidRDefault="00E324DE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324DE" w:rsidRPr="00E324DE" w:rsidRDefault="00E324DE" w:rsidP="00FF386A">
            <w:pPr>
              <w:pStyle w:val="a8"/>
            </w:pPr>
            <w:r w:rsidRPr="00E324DE">
              <w:t>10</w:t>
            </w:r>
          </w:p>
        </w:tc>
      </w:tr>
      <w:tr w:rsidR="00E324DE" w:rsidRPr="004B7CEF" w:rsidTr="00B038B8">
        <w:trPr>
          <w:tblHeader/>
          <w:jc w:val="center"/>
        </w:trPr>
        <w:tc>
          <w:tcPr>
            <w:tcW w:w="3237" w:type="dxa"/>
            <w:vAlign w:val="center"/>
          </w:tcPr>
          <w:p w:rsidR="00E324DE" w:rsidRPr="00E324DE" w:rsidRDefault="00E324DE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E324DE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E324DE" w:rsidRDefault="00E324DE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E324DE" w:rsidRDefault="00E324DE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324DE" w:rsidRDefault="00E324DE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E324DE" w:rsidRPr="004B7CEF" w:rsidRDefault="00E324DE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324DE" w:rsidRPr="00E324DE" w:rsidRDefault="00E324DE" w:rsidP="00FF386A">
            <w:pPr>
              <w:pStyle w:val="a8"/>
            </w:pPr>
            <w:r w:rsidRPr="00E324DE">
              <w:t>100</w:t>
            </w:r>
          </w:p>
        </w:tc>
      </w:tr>
    </w:tbl>
    <w:p w:rsidR="00B038B8" w:rsidRDefault="00B038B8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E324DE" w:rsidRPr="00E324DE">
          <w:rPr>
            <w:bCs/>
          </w:rPr>
          <w:t>-</w:t>
        </w:r>
        <w:r w:rsidR="00E324DE" w:rsidRPr="00E324DE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E324DE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E324DE" w:rsidTr="00B038B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324DE" w:rsidRDefault="00E324DE" w:rsidP="00EF6C29">
            <w:pPr>
              <w:pStyle w:val="a8"/>
            </w:pPr>
            <w:r w:rsidRPr="00E324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E324DE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324DE" w:rsidRDefault="00E324DE" w:rsidP="00EF6C29">
            <w:pPr>
              <w:pStyle w:val="a8"/>
            </w:pPr>
            <w:r w:rsidRPr="00E324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E324DE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324DE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E324DE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324DE" w:rsidRDefault="00E324DE" w:rsidP="00EF6C29">
            <w:pPr>
              <w:pStyle w:val="a8"/>
            </w:pPr>
            <w:r w:rsidRPr="00E324DE">
              <w:t>Митяева Ольга Александровна</w:t>
            </w:r>
          </w:p>
        </w:tc>
      </w:tr>
      <w:tr w:rsidR="00EF6C29" w:rsidRPr="00E324DE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E324DE" w:rsidRDefault="00E324DE" w:rsidP="00EF6C29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E324DE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E324DE" w:rsidRDefault="00E324DE" w:rsidP="00EF6C29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E324DE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E324DE" w:rsidRDefault="00E324DE" w:rsidP="00EF6C29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E324DE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E324DE" w:rsidRDefault="00E324DE" w:rsidP="00EF6C29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E324DE" w:rsidTr="00B038B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324DE" w:rsidRDefault="00E324DE" w:rsidP="003367BB">
            <w:pPr>
              <w:pStyle w:val="a8"/>
            </w:pPr>
            <w:r w:rsidRPr="00E324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E324DE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324DE" w:rsidRDefault="00E324DE" w:rsidP="003367BB">
            <w:pPr>
              <w:pStyle w:val="a8"/>
            </w:pPr>
            <w:r w:rsidRPr="00E324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E324DE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324DE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E324DE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324DE" w:rsidRDefault="00E324DE" w:rsidP="003367BB">
            <w:pPr>
              <w:pStyle w:val="a8"/>
            </w:pPr>
            <w:r w:rsidRPr="00E324DE">
              <w:t>Митяева Ольга Александровна</w:t>
            </w:r>
          </w:p>
        </w:tc>
      </w:tr>
      <w:tr w:rsidR="003367BB" w:rsidRPr="00E324DE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E324DE" w:rsidRDefault="00E324DE" w:rsidP="003367BB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E324DE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E324DE" w:rsidRDefault="00E324DE" w:rsidP="003367BB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E324DE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E324DE" w:rsidRDefault="00E324DE" w:rsidP="003367BB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E324DE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E324DE" w:rsidRDefault="00E324DE" w:rsidP="003367BB">
            <w:pPr>
              <w:pStyle w:val="a8"/>
              <w:rPr>
                <w:b/>
                <w:vertAlign w:val="superscript"/>
              </w:rPr>
            </w:pPr>
            <w:r w:rsidRPr="00E324DE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8B8" w:rsidRDefault="00B038B8" w:rsidP="0076042D">
      <w:pPr>
        <w:pStyle w:val="a9"/>
      </w:pPr>
      <w:r>
        <w:separator/>
      </w:r>
    </w:p>
  </w:endnote>
  <w:endnote w:type="continuationSeparator" w:id="0">
    <w:p w:rsidR="00B038B8" w:rsidRDefault="00B038B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503D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11091/012-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ED0C0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ED0C09" w:rsidRPr="004C53B3">
            <w:rPr>
              <w:rStyle w:val="ad"/>
              <w:sz w:val="20"/>
              <w:szCs w:val="20"/>
            </w:rPr>
            <w:fldChar w:fldCharType="separate"/>
          </w:r>
          <w:r w:rsidR="003503D1">
            <w:rPr>
              <w:rStyle w:val="ad"/>
              <w:noProof/>
              <w:sz w:val="20"/>
              <w:szCs w:val="20"/>
            </w:rPr>
            <w:t>1</w:t>
          </w:r>
          <w:r w:rsidR="00ED0C0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503D1" w:rsidRPr="003503D1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8B8" w:rsidRDefault="00B038B8" w:rsidP="0076042D">
      <w:pPr>
        <w:pStyle w:val="a9"/>
      </w:pPr>
      <w:r>
        <w:separator/>
      </w:r>
    </w:p>
  </w:footnote>
  <w:footnote w:type="continuationSeparator" w:id="0">
    <w:p w:rsidR="00B038B8" w:rsidRDefault="00B038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Стерилизационная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C3E8301CDFB412F8C1453BA0EF8940E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2- Х "/>
    <w:docVar w:name="oborud" w:val="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17E9AE261FD443FAE3017764F7EBE1F"/>
    <w:docVar w:name="rm_id" w:val="134"/>
    <w:docVar w:name="rm_name" w:val=" Санитарка "/>
    <w:docVar w:name="rm_number" w:val=" 11091/012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моющие средства "/>
    <w:docVar w:name="version" w:val="51"/>
  </w:docVars>
  <w:rsids>
    <w:rsidRoot w:val="00AB59D0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D4A98"/>
    <w:rsid w:val="002E55C6"/>
    <w:rsid w:val="00305B2F"/>
    <w:rsid w:val="003367BB"/>
    <w:rsid w:val="003503D1"/>
    <w:rsid w:val="00367816"/>
    <w:rsid w:val="003876C3"/>
    <w:rsid w:val="003C24DB"/>
    <w:rsid w:val="003F0861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B59D0"/>
    <w:rsid w:val="00AD14A4"/>
    <w:rsid w:val="00AD5731"/>
    <w:rsid w:val="00AD7C32"/>
    <w:rsid w:val="00AF5F93"/>
    <w:rsid w:val="00AF796F"/>
    <w:rsid w:val="00B038B8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24DE"/>
    <w:rsid w:val="00E36337"/>
    <w:rsid w:val="00EB72AD"/>
    <w:rsid w:val="00EC37A1"/>
    <w:rsid w:val="00ED0C09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2016-11-24T10:00:00Z</dcterms:created>
  <dcterms:modified xsi:type="dcterms:W3CDTF">2016-11-25T06:20:00Z</dcterms:modified>
</cp:coreProperties>
</file>